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B1" w:rsidRPr="00B1529A" w:rsidRDefault="009B7CB1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B110C9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9B7CB1" w:rsidRPr="00B1529A" w:rsidRDefault="009B7CB1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9B7CB1" w:rsidRDefault="009B7CB1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9B7CB1" w:rsidRDefault="009B7CB1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9B7CB1" w:rsidRPr="00B1529A" w:rsidRDefault="009B7CB1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9B7CB1" w:rsidRDefault="009B7CB1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9B7CB1" w:rsidRDefault="009B7CB1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9B7CB1" w:rsidRPr="00E0028D" w:rsidRDefault="009B7CB1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9B7CB1" w:rsidRDefault="009B7CB1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9B7CB1" w:rsidRDefault="009B7CB1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9B7CB1" w:rsidRDefault="009B7CB1" w:rsidP="00F20F5D">
      <w:pPr>
        <w:rPr>
          <w:sz w:val="28"/>
          <w:szCs w:val="28"/>
          <w:lang w:val="uk-UA"/>
        </w:rPr>
      </w:pPr>
    </w:p>
    <w:p w:rsidR="009B7CB1" w:rsidRDefault="009B7CB1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9B7CB1">
        <w:trPr>
          <w:trHeight w:val="551"/>
        </w:trPr>
        <w:tc>
          <w:tcPr>
            <w:tcW w:w="3703" w:type="dxa"/>
          </w:tcPr>
          <w:p w:rsidR="009B7CB1" w:rsidRPr="00773D1A" w:rsidRDefault="009B7CB1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9B7CB1" w:rsidRDefault="009B7CB1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9B7CB1" w:rsidRPr="00773D1A" w:rsidRDefault="009B7CB1" w:rsidP="000D36D4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</w:t>
            </w:r>
            <w:r>
              <w:rPr>
                <w:b/>
                <w:sz w:val="28"/>
                <w:szCs w:val="28"/>
                <w:lang w:val="uk-UA" w:eastAsia="en-US"/>
              </w:rPr>
              <w:t>2-ДБ</w:t>
            </w:r>
          </w:p>
        </w:tc>
      </w:tr>
    </w:tbl>
    <w:p w:rsidR="009B7CB1" w:rsidRDefault="009B7CB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9B7CB1" w:rsidRDefault="009B7CB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9B7CB1" w:rsidRDefault="009B7CB1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9B7CB1" w:rsidRDefault="009B7CB1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9B7CB1" w:rsidRDefault="009B7CB1" w:rsidP="00A645C1">
      <w:pPr>
        <w:rPr>
          <w:sz w:val="28"/>
          <w:szCs w:val="28"/>
          <w:lang w:val="uk-UA"/>
        </w:rPr>
      </w:pPr>
    </w:p>
    <w:p w:rsidR="009B7CB1" w:rsidRDefault="009B7CB1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18 травня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964 «Про Розподіл протитуберкульозних препаратів, закуплених за кошти Державного бюджету України на 2016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                     від 25 лютого 2020 року № 56-ДБ «Про здійснення розподілу протитуберкульозних препаратів»</w:t>
      </w:r>
    </w:p>
    <w:p w:rsidR="009B7CB1" w:rsidRDefault="009B7CB1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9B7CB1" w:rsidRDefault="009B7CB1" w:rsidP="00F20F5D">
      <w:pPr>
        <w:rPr>
          <w:sz w:val="28"/>
          <w:szCs w:val="28"/>
          <w:lang w:val="uk-UA"/>
        </w:rPr>
      </w:pPr>
    </w:p>
    <w:p w:rsidR="009B7CB1" w:rsidRDefault="009B7CB1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9B7CB1" w:rsidRDefault="009B7CB1" w:rsidP="00825A96">
      <w:pPr>
        <w:jc w:val="both"/>
        <w:rPr>
          <w:sz w:val="28"/>
          <w:szCs w:val="28"/>
          <w:lang w:val="uk-UA"/>
        </w:rPr>
      </w:pPr>
    </w:p>
    <w:p w:rsidR="009B7CB1" w:rsidRPr="006400CA" w:rsidRDefault="009B7CB1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директора КП «Гейківська </w:t>
      </w:r>
      <w:r w:rsidRPr="00104236">
        <w:rPr>
          <w:color w:val="000000"/>
          <w:sz w:val="28"/>
          <w:szCs w:val="28"/>
          <w:lang w:val="uk-UA"/>
        </w:rPr>
        <w:t>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9B7CB1" w:rsidRDefault="009B7CB1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9B7CB1" w:rsidRDefault="009B7CB1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9B7CB1" w:rsidRDefault="009B7CB1" w:rsidP="00F15C3E">
      <w:pPr>
        <w:jc w:val="both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9B7CB1" w:rsidRDefault="009B7C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9B7CB1" w:rsidRDefault="009B7C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9B7CB1" w:rsidRDefault="009B7CB1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9B7CB1" w:rsidRPr="00AD3800" w:rsidRDefault="009B7C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9B7CB1" w:rsidRDefault="009B7C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9B7CB1" w:rsidRPr="00FB0965" w:rsidRDefault="009B7C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9B7CB1" w:rsidRDefault="009B7CB1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9B7CB1" w:rsidRDefault="009B7CB1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9B7CB1" w:rsidRDefault="009B7C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9B7CB1" w:rsidRDefault="009B7CB1" w:rsidP="00F15C3E">
      <w:pPr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9B7CB1" w:rsidRPr="007E3FC5" w:rsidRDefault="009B7CB1" w:rsidP="00F15C3E">
      <w:pPr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B7CB1" w:rsidRDefault="009B7CB1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9B7CB1" w:rsidRPr="00516D5B" w:rsidRDefault="009B7CB1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9B7CB1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Pr="00F15C3E" w:rsidRDefault="009B7C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9B7CB1" w:rsidRDefault="009B7CB1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9B7CB1" w:rsidRDefault="009B7CB1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9B7CB1" w:rsidRDefault="009B7CB1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9B7CB1" w:rsidRDefault="009B7CB1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18 травня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964 «Про Розподіл протитуберкульозних препаратів, закуплених за кошти Державного бюджету України на 2016 рік»</w:t>
      </w:r>
      <w:r>
        <w:rPr>
          <w:color w:val="000000"/>
          <w:sz w:val="28"/>
          <w:szCs w:val="28"/>
          <w:lang w:val="uk-UA"/>
        </w:rPr>
        <w:t>;</w:t>
      </w:r>
    </w:p>
    <w:p w:rsidR="009B7CB1" w:rsidRDefault="009B7CB1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25 лютого 2020 року № 56-ДБ «Про здійснення розподілу протитуберкульозних препаратів»;</w:t>
      </w:r>
    </w:p>
    <w:p w:rsidR="009B7CB1" w:rsidRPr="001717BD" w:rsidRDefault="009B7CB1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9B7CB1" w:rsidRPr="00AF3A19" w:rsidRDefault="009B7CB1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AF3A19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AF3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AF3A19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AF3A19">
        <w:rPr>
          <w:sz w:val="28"/>
          <w:szCs w:val="28"/>
          <w:lang w:val="uk-UA"/>
        </w:rPr>
        <w:t>-20.</w:t>
      </w:r>
    </w:p>
    <w:p w:rsidR="009B7CB1" w:rsidRDefault="009B7C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9B7CB1" w:rsidRDefault="009B7C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9B7CB1" w:rsidRDefault="009B7C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9B7CB1" w:rsidRDefault="009B7C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9B7CB1" w:rsidRDefault="009B7C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1B3947">
      <w:pPr>
        <w:rPr>
          <w:sz w:val="28"/>
          <w:szCs w:val="28"/>
          <w:lang w:val="uk-UA"/>
        </w:rPr>
      </w:pPr>
    </w:p>
    <w:p w:rsidR="009B7CB1" w:rsidRPr="00974800" w:rsidRDefault="009B7CB1" w:rsidP="001B3947">
      <w:pPr>
        <w:rPr>
          <w:sz w:val="28"/>
          <w:szCs w:val="28"/>
          <w:lang w:val="uk-UA"/>
        </w:rPr>
      </w:pPr>
    </w:p>
    <w:p w:rsidR="009B7CB1" w:rsidRDefault="009B7CB1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9B7CB1" w:rsidRDefault="009B7CB1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132-ДБ</w:t>
      </w:r>
    </w:p>
    <w:p w:rsidR="009B7CB1" w:rsidRDefault="009B7CB1" w:rsidP="00740506">
      <w:pPr>
        <w:jc w:val="center"/>
        <w:rPr>
          <w:b/>
          <w:sz w:val="28"/>
          <w:szCs w:val="28"/>
          <w:lang w:val="uk-UA"/>
        </w:rPr>
      </w:pPr>
    </w:p>
    <w:p w:rsidR="009B7CB1" w:rsidRDefault="009B7CB1" w:rsidP="00740506">
      <w:pPr>
        <w:jc w:val="center"/>
        <w:rPr>
          <w:b/>
          <w:sz w:val="28"/>
          <w:szCs w:val="28"/>
          <w:lang w:val="uk-UA"/>
        </w:rPr>
      </w:pPr>
    </w:p>
    <w:p w:rsidR="009B7CB1" w:rsidRPr="00684046" w:rsidRDefault="009B7CB1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9B7CB1" w:rsidRDefault="009B7CB1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9B7CB1" w:rsidRPr="00642576" w:rsidTr="00E32F85">
        <w:tc>
          <w:tcPr>
            <w:tcW w:w="567" w:type="dxa"/>
          </w:tcPr>
          <w:p w:rsidR="009B7CB1" w:rsidRPr="00642576" w:rsidRDefault="009B7CB1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9B7CB1" w:rsidRPr="00642576" w:rsidRDefault="009B7CB1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9B7CB1" w:rsidRPr="00BA7E50" w:rsidRDefault="009B7CB1" w:rsidP="001507F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ПРОТОМІД, таблетки вкриті оболонкою, по 250мг №50 (10*5), кількість таблеток</w:t>
            </w:r>
          </w:p>
        </w:tc>
      </w:tr>
      <w:tr w:rsidR="009B7CB1" w:rsidRPr="00642576" w:rsidTr="00E32F85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9B7CB1" w:rsidRPr="00BA7E50" w:rsidRDefault="009B7CB1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31.12.2020</w:t>
            </w:r>
          </w:p>
        </w:tc>
      </w:tr>
      <w:tr w:rsidR="009B7CB1" w:rsidRPr="00642576" w:rsidTr="00E32F85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9B7CB1" w:rsidRPr="00642576" w:rsidRDefault="009B7CB1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9B7CB1" w:rsidRDefault="009B7CB1" w:rsidP="00541828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18 травня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964</w:t>
            </w:r>
          </w:p>
        </w:tc>
      </w:tr>
      <w:tr w:rsidR="009B7CB1" w:rsidRPr="001717BD" w:rsidTr="00E32F85">
        <w:tc>
          <w:tcPr>
            <w:tcW w:w="567" w:type="dxa"/>
          </w:tcPr>
          <w:p w:rsidR="009B7CB1" w:rsidRPr="001717BD" w:rsidRDefault="009B7C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9B7CB1" w:rsidRPr="001717BD" w:rsidRDefault="009B7C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9B7CB1" w:rsidRPr="001717BD" w:rsidRDefault="009B7C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3 440</w:t>
            </w:r>
          </w:p>
        </w:tc>
      </w:tr>
      <w:tr w:rsidR="009B7CB1" w:rsidRPr="001717BD" w:rsidTr="00E32F85">
        <w:tc>
          <w:tcPr>
            <w:tcW w:w="5954" w:type="dxa"/>
            <w:gridSpan w:val="2"/>
          </w:tcPr>
          <w:p w:rsidR="009B7CB1" w:rsidRPr="001717BD" w:rsidRDefault="009B7C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9B7CB1" w:rsidRPr="001717BD" w:rsidRDefault="009B7C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3 440</w:t>
            </w:r>
          </w:p>
        </w:tc>
      </w:tr>
    </w:tbl>
    <w:p w:rsidR="009B7CB1" w:rsidRPr="001717BD" w:rsidRDefault="009B7CB1" w:rsidP="00740506">
      <w:pPr>
        <w:rPr>
          <w:b/>
          <w:color w:val="000000"/>
          <w:sz w:val="28"/>
          <w:szCs w:val="28"/>
          <w:lang w:val="uk-UA"/>
        </w:rPr>
      </w:pPr>
    </w:p>
    <w:p w:rsidR="009B7CB1" w:rsidRDefault="009B7CB1" w:rsidP="00740506">
      <w:pPr>
        <w:jc w:val="center"/>
        <w:rPr>
          <w:b/>
          <w:sz w:val="28"/>
          <w:szCs w:val="28"/>
          <w:lang w:val="uk-UA"/>
        </w:rPr>
      </w:pPr>
    </w:p>
    <w:p w:rsidR="009B7CB1" w:rsidRDefault="009B7CB1" w:rsidP="00740506">
      <w:pPr>
        <w:jc w:val="center"/>
        <w:rPr>
          <w:b/>
          <w:sz w:val="28"/>
          <w:szCs w:val="28"/>
          <w:lang w:val="uk-UA"/>
        </w:rPr>
      </w:pPr>
    </w:p>
    <w:p w:rsidR="009B7CB1" w:rsidRPr="00E32F85" w:rsidRDefault="009B7CB1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9B7CB1" w:rsidRDefault="009B7CB1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9B7CB1" w:rsidRPr="00642576" w:rsidTr="00770D86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5186" w:type="dxa"/>
              <w:tblLayout w:type="fixed"/>
              <w:tblLook w:val="0000"/>
            </w:tblPr>
            <w:tblGrid>
              <w:gridCol w:w="5186"/>
            </w:tblGrid>
            <w:tr w:rsidR="009B7CB1" w:rsidTr="0054564B">
              <w:trPr>
                <w:trHeight w:val="512"/>
              </w:trPr>
              <w:tc>
                <w:tcPr>
                  <w:tcW w:w="5186" w:type="dxa"/>
                </w:tcPr>
                <w:p w:rsidR="009B7CB1" w:rsidRPr="00974800" w:rsidRDefault="009B7CB1" w:rsidP="00541828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ПРОТОМІД, таблетки вкриті оболонкою, по 250мг №50 (10*5), кількість таблеток</w:t>
                  </w:r>
                </w:p>
              </w:tc>
            </w:tr>
          </w:tbl>
          <w:p w:rsidR="009B7CB1" w:rsidRPr="00BA7E50" w:rsidRDefault="009B7CB1" w:rsidP="0054564B">
            <w:pPr>
              <w:rPr>
                <w:sz w:val="28"/>
                <w:szCs w:val="28"/>
                <w:lang w:val="uk-UA"/>
              </w:rPr>
            </w:pPr>
          </w:p>
        </w:tc>
      </w:tr>
      <w:tr w:rsidR="009B7CB1" w:rsidRPr="00642576" w:rsidTr="00770D86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9B7CB1" w:rsidRPr="00BA7E50" w:rsidRDefault="009B7CB1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31.12.2020</w:t>
            </w:r>
          </w:p>
        </w:tc>
      </w:tr>
      <w:tr w:rsidR="009B7CB1" w:rsidRPr="00642576" w:rsidTr="00770D86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9B7CB1" w:rsidRDefault="009B7CB1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18 травня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964</w:t>
            </w:r>
          </w:p>
        </w:tc>
      </w:tr>
      <w:tr w:rsidR="009B7CB1" w:rsidRPr="00642576" w:rsidTr="00770D86">
        <w:tc>
          <w:tcPr>
            <w:tcW w:w="567" w:type="dxa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9B7CB1" w:rsidRPr="00770D86" w:rsidRDefault="009B7CB1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9B7CB1" w:rsidRPr="001717BD" w:rsidRDefault="009B7C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3 440</w:t>
            </w:r>
          </w:p>
        </w:tc>
      </w:tr>
      <w:tr w:rsidR="009B7CB1" w:rsidRPr="00642576" w:rsidTr="00770D86">
        <w:tc>
          <w:tcPr>
            <w:tcW w:w="5954" w:type="dxa"/>
            <w:gridSpan w:val="2"/>
          </w:tcPr>
          <w:p w:rsidR="009B7CB1" w:rsidRPr="00642576" w:rsidRDefault="009B7C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9B7CB1" w:rsidRPr="001717BD" w:rsidRDefault="009B7C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3 440</w:t>
            </w:r>
          </w:p>
        </w:tc>
      </w:tr>
    </w:tbl>
    <w:p w:rsidR="009B7CB1" w:rsidRDefault="009B7CB1" w:rsidP="00740506">
      <w:pPr>
        <w:rPr>
          <w:sz w:val="28"/>
          <w:szCs w:val="28"/>
          <w:lang w:val="uk-UA"/>
        </w:rPr>
      </w:pPr>
    </w:p>
    <w:p w:rsidR="009B7CB1" w:rsidRDefault="009B7CB1" w:rsidP="00740506">
      <w:pPr>
        <w:rPr>
          <w:sz w:val="28"/>
          <w:szCs w:val="28"/>
          <w:lang w:val="uk-UA"/>
        </w:rPr>
      </w:pPr>
    </w:p>
    <w:p w:rsidR="009B7CB1" w:rsidRDefault="009B7CB1" w:rsidP="00740506">
      <w:pPr>
        <w:rPr>
          <w:sz w:val="28"/>
          <w:szCs w:val="28"/>
          <w:lang w:val="uk-UA"/>
        </w:rPr>
      </w:pPr>
    </w:p>
    <w:p w:rsidR="009B7CB1" w:rsidRDefault="009B7CB1" w:rsidP="00B73DFD">
      <w:pPr>
        <w:rPr>
          <w:sz w:val="28"/>
          <w:szCs w:val="28"/>
          <w:lang w:val="uk-UA"/>
        </w:rPr>
        <w:sectPr w:rsidR="009B7CB1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9B7CB1" w:rsidRPr="0056510E" w:rsidRDefault="009B7CB1" w:rsidP="00CA3C34">
      <w:pPr>
        <w:rPr>
          <w:b/>
          <w:sz w:val="28"/>
          <w:szCs w:val="28"/>
          <w:lang w:val="uk-UA"/>
        </w:rPr>
      </w:pPr>
    </w:p>
    <w:sectPr w:rsidR="009B7CB1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CB1" w:rsidRDefault="009B7CB1">
      <w:r>
        <w:separator/>
      </w:r>
    </w:p>
  </w:endnote>
  <w:endnote w:type="continuationSeparator" w:id="0">
    <w:p w:rsidR="009B7CB1" w:rsidRDefault="009B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CB1" w:rsidRDefault="009B7CB1">
      <w:r>
        <w:separator/>
      </w:r>
    </w:p>
  </w:footnote>
  <w:footnote w:type="continuationSeparator" w:id="0">
    <w:p w:rsidR="009B7CB1" w:rsidRDefault="009B7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B1" w:rsidRDefault="009B7CB1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CB1" w:rsidRDefault="009B7C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B1" w:rsidRDefault="009B7CB1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B7CB1" w:rsidRDefault="009B7C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3A04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1057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450D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0FE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B7CB1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3A19"/>
    <w:rsid w:val="00AF430D"/>
    <w:rsid w:val="00B0110C"/>
    <w:rsid w:val="00B01415"/>
    <w:rsid w:val="00B02624"/>
    <w:rsid w:val="00B05BF9"/>
    <w:rsid w:val="00B07D8A"/>
    <w:rsid w:val="00B109E4"/>
    <w:rsid w:val="00B110C9"/>
    <w:rsid w:val="00B11C0B"/>
    <w:rsid w:val="00B12066"/>
    <w:rsid w:val="00B1529A"/>
    <w:rsid w:val="00B15E5B"/>
    <w:rsid w:val="00B26AEA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225D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50E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4E6B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E6B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E6B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899</Words>
  <Characters>5126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2</cp:revision>
  <cp:lastPrinted>2020-05-14T08:12:00Z</cp:lastPrinted>
  <dcterms:created xsi:type="dcterms:W3CDTF">2020-05-14T08:12:00Z</dcterms:created>
  <dcterms:modified xsi:type="dcterms:W3CDTF">2020-05-14T08:12:00Z</dcterms:modified>
</cp:coreProperties>
</file>